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5A18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RYDON</w:t>
      </w:r>
      <w:r>
        <w:rPr>
          <w:rFonts w:cs="Times New Roman"/>
          <w:szCs w:val="24"/>
        </w:rPr>
        <w:t xml:space="preserve">        (fl.1463)</w:t>
      </w:r>
    </w:p>
    <w:p w14:paraId="143A816E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</w:p>
    <w:p w14:paraId="1FEE930C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</w:p>
    <w:p w14:paraId="57450DB4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>He made a plaint of trespass against William Rudstone of Wandsworth,</w:t>
      </w:r>
    </w:p>
    <w:p w14:paraId="0F2B9B12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Surrey(q.v.).     ( </w:t>
      </w:r>
      <w:hyperlink r:id="rId6" w:history="1">
        <w:r w:rsidRPr="00CB2B05">
          <w:rPr>
            <w:rStyle w:val="Hyperlink"/>
            <w:rFonts w:cs="Times New Roman"/>
            <w:szCs w:val="24"/>
          </w:rPr>
          <w:t>https://waalt.uh.edu/index.php/KB27/807</w:t>
        </w:r>
      </w:hyperlink>
      <w:r>
        <w:rPr>
          <w:rFonts w:cs="Times New Roman"/>
          <w:szCs w:val="24"/>
        </w:rPr>
        <w:t xml:space="preserve"> )</w:t>
      </w:r>
    </w:p>
    <w:p w14:paraId="16E8AB80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</w:p>
    <w:p w14:paraId="77081C8C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</w:p>
    <w:p w14:paraId="0D3C18E7" w14:textId="77777777" w:rsidR="00513207" w:rsidRDefault="00513207" w:rsidP="005132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October 2025</w:t>
      </w:r>
    </w:p>
    <w:p w14:paraId="10F8F049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957B" w14:textId="77777777" w:rsidR="00513207" w:rsidRDefault="00513207" w:rsidP="00086E2C">
      <w:pPr>
        <w:spacing w:after="0" w:line="240" w:lineRule="auto"/>
      </w:pPr>
      <w:r>
        <w:separator/>
      </w:r>
    </w:p>
  </w:endnote>
  <w:endnote w:type="continuationSeparator" w:id="0">
    <w:p w14:paraId="5B1E6682" w14:textId="77777777" w:rsidR="00513207" w:rsidRDefault="00513207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2558C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AF45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0862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FA929" w14:textId="77777777" w:rsidR="00513207" w:rsidRDefault="00513207" w:rsidP="00086E2C">
      <w:pPr>
        <w:spacing w:after="0" w:line="240" w:lineRule="auto"/>
      </w:pPr>
      <w:r>
        <w:separator/>
      </w:r>
    </w:p>
  </w:footnote>
  <w:footnote w:type="continuationSeparator" w:id="0">
    <w:p w14:paraId="45AC0366" w14:textId="77777777" w:rsidR="00513207" w:rsidRDefault="00513207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30A3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2BB6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7117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07"/>
    <w:rsid w:val="00086E2C"/>
    <w:rsid w:val="000A2E7A"/>
    <w:rsid w:val="002244B7"/>
    <w:rsid w:val="00314D94"/>
    <w:rsid w:val="00513207"/>
    <w:rsid w:val="0058262F"/>
    <w:rsid w:val="00617568"/>
    <w:rsid w:val="006E68F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5BFB6"/>
  <w15:chartTrackingRefBased/>
  <w15:docId w15:val="{E63DDD42-DD22-4607-AA67-FCBBCA8E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513207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51320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33</Words>
  <Characters>212</Characters>
  <Application>Microsoft Office Word</Application>
  <DocSecurity>0</DocSecurity>
  <Lines>12</Lines>
  <Paragraphs>7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2025-10-27T22:36:00Z</dcterms:created>
  <dcterms:modified xsi:type="dcterms:W3CDTF">2025-10-27T22:37:00Z</dcterms:modified>
</cp:coreProperties>
</file>